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91D5844" w:rsidR="00CC7E12" w:rsidRPr="005D25E5" w:rsidRDefault="00CC7E28" w:rsidP="005D25E5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992CCE" w:rsidRPr="00B136EF">
        <w:rPr>
          <w:rFonts w:cstheme="minorHAnsi"/>
          <w:b/>
        </w:rPr>
        <w:t>Opracowanie dokumentacji projektowej oraz wykonanie prac budowlano - montażowych pod potrzeby przyłączenia źródeł wytwórczych OZE w zakresie budowy odgałęzień ze stanowiskami słupowymi z rozłącznikami lub złączami kablowymi od linii napowietrznych SN.- 5 Części</w:t>
      </w:r>
      <w:r w:rsidRPr="00CC7E12">
        <w:rPr>
          <w:rFonts w:cstheme="minorHAnsi"/>
        </w:rPr>
        <w:t xml:space="preserve">, nr </w:t>
      </w:r>
      <w:r w:rsidR="005D25E5" w:rsidRPr="00420145">
        <w:rPr>
          <w:rFonts w:cstheme="minorHAnsi"/>
          <w:b/>
          <w:bCs/>
        </w:rPr>
        <w:t>POST/DYS/OB/GZ/00129</w:t>
      </w:r>
      <w:r w:rsidR="00992CCE">
        <w:rPr>
          <w:rFonts w:cstheme="minorHAnsi"/>
          <w:b/>
          <w:bCs/>
        </w:rPr>
        <w:t>1</w:t>
      </w:r>
      <w:r w:rsidR="005D25E5" w:rsidRPr="00420145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3A9EF8C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POST/DYS/OB/GZ/00129</w:t>
          </w:r>
          <w:r w:rsidR="00992CC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6C84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A6EF5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CCE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3CCD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1291 - Załącznik nr 4 do SWZ - Oświadczenie wykluczenie.docx</dmsv2BaseFileName>
    <dmsv2BaseDisplayName xmlns="http://schemas.microsoft.com/sharepoint/v3">1291 - Załącznik nr 4 do SWZ - Oświadczenie wykluczenie</dmsv2BaseDisplayName>
    <dmsv2SWPP2ObjectNumber xmlns="http://schemas.microsoft.com/sharepoint/v3">POST/DYS/OB/GZ/01291/2026                         </dmsv2SWPP2ObjectNumber>
    <dmsv2SWPP2SumMD5 xmlns="http://schemas.microsoft.com/sharepoint/v3">f0ea9ebf236859af378b29326439df2e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24938276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FJ3FSM7XJ42E-819859022-11497</_dlc_DocId>
    <_dlc_DocIdUrl xmlns="a19cb1c7-c5c7-46d4-85ae-d83685407bba">
      <Url>https://swpp2.dms.gkpge.pl/sites/43/_layouts/15/DocIdRedir.aspx?ID=FJ3FSM7XJ42E-819859022-11497</Url>
      <Description>FJ3FSM7XJ42E-819859022-11497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A9F90F-388B-4B61-A15E-2A3172506967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CBFF70A-7CB4-441E-BC4B-E705CC16AAF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3</Pages>
  <Words>818</Words>
  <Characters>4909</Characters>
  <Application>Microsoft Office Word</Application>
  <DocSecurity>0</DocSecurity>
  <Lines>40</Lines>
  <Paragraphs>11</Paragraphs>
  <ScaleCrop>false</ScaleCrop>
  <Company>PGE Systemy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22</cp:revision>
  <cp:lastPrinted>2024-07-15T11:21:00Z</cp:lastPrinted>
  <dcterms:created xsi:type="dcterms:W3CDTF">2025-01-15T13:15:00Z</dcterms:created>
  <dcterms:modified xsi:type="dcterms:W3CDTF">2026-04-12T10:57:00Z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f01d8611-8aa2-4b78-9e94-3aee0b3b6f34</vt:lpwstr>
  </property>
</Properties>
</file>